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6640D920">
                <wp:simplePos x="0" y="0"/>
                <wp:positionH relativeFrom="page">
                  <wp:posOffset>5400675</wp:posOffset>
                </wp:positionH>
                <wp:positionV relativeFrom="paragraph">
                  <wp:posOffset>-676275</wp:posOffset>
                </wp:positionV>
                <wp:extent cx="2218989" cy="701040"/>
                <wp:effectExtent l="19050" t="0" r="1016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8989" cy="701040"/>
                          <a:chOff x="12638" y="523"/>
                          <a:chExt cx="2877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638" y="561"/>
                            <a:ext cx="2877" cy="968"/>
                            <a:chOff x="8898" y="720"/>
                            <a:chExt cx="2395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98" y="1077"/>
                              <a:ext cx="239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CB110B" w14:textId="49889F15" w:rsidR="008F306D" w:rsidRPr="008F306D" w:rsidRDefault="00AC26DB" w:rsidP="008F306D"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sdt>
                                  <w:sdt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/>
                                  <w:sdtContent>
                                    <w:r w:rsidR="00640A44" w:rsidRPr="00640A44">
                                      <w:t>SUPBANCO-DAF-CM-2022-0059</w:t>
                                    </w:r>
                                  </w:sdtContent>
                                </w:sdt>
                              </w:p>
                              <w:p w14:paraId="4D952159" w14:textId="1F5983C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25.25pt;margin-top:-53.25pt;width:174.7pt;height:55.2pt;z-index:251696128;mso-position-horizontal-relative:page" coordorigin="12638,523" coordsize="287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638;top:561;width:2877;height:968" coordorigin="8898,720" coordsize="2395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898;top:1077;width:239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ECB110B" w14:textId="49889F15" w:rsidR="008F306D" w:rsidRPr="008F306D" w:rsidRDefault="00AC26DB" w:rsidP="008F306D"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sdt>
                            <w:sdt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/>
                            <w:sdtContent>
                              <w:r w:rsidR="00640A44" w:rsidRPr="00640A44">
                                <w:t>SUPBANCO-DAF-CM-2022-0059</w:t>
                              </w:r>
                            </w:sdtContent>
                          </w:sdt>
                        </w:p>
                        <w:p w14:paraId="4D952159" w14:textId="1F5983C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2A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97FDC">
                        <w:fldChar w:fldCharType="begin"/>
                      </w:r>
                      <w:r w:rsidR="00497FDC">
                        <w:instrText xml:space="preserve"> NUMPAGES   \* MERGEFORMAT </w:instrText>
                      </w:r>
                      <w:r w:rsidR="00497FDC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97FD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640A4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D6755CB" w14:textId="77777777" w:rsidR="0026335F" w:rsidRPr="0026335F" w:rsidRDefault="002D3A5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640A4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199A852B" w14:textId="77777777" w:rsidR="002E1412" w:rsidRPr="002E1412" w:rsidRDefault="00497FD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065F5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64A5E70F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7D66C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50389638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97FDC">
                      <w:fldChar w:fldCharType="begin"/>
                    </w:r>
                    <w:r w:rsidR="00497FDC">
                      <w:instrText xml:space="preserve"> NUMPAGES   \* MERGEFORMAT </w:instrText>
                    </w:r>
                    <w:r w:rsidR="00497FDC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97FD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3763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0A44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065DE"/>
    <w:rsid w:val="00820C9F"/>
    <w:rsid w:val="0082707E"/>
    <w:rsid w:val="008315B0"/>
    <w:rsid w:val="00841C52"/>
    <w:rsid w:val="008B3AE5"/>
    <w:rsid w:val="008C388B"/>
    <w:rsid w:val="008D58A6"/>
    <w:rsid w:val="008E350E"/>
    <w:rsid w:val="008F306D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7</cp:revision>
  <cp:lastPrinted>2011-03-04T18:55:00Z</cp:lastPrinted>
  <dcterms:created xsi:type="dcterms:W3CDTF">2021-07-15T16:42:00Z</dcterms:created>
  <dcterms:modified xsi:type="dcterms:W3CDTF">2022-08-25T21:07:00Z</dcterms:modified>
</cp:coreProperties>
</file>